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26" w:rsidRDefault="00C47E26" w:rsidP="003453DC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26" type="#_x0000_t75" alt="http://www.weatherclipart.net/free_weather_clipart/sunshine_sun_0515-1011-0603-2828_SMU.jpg" style="position:absolute;left:0;text-align:left;margin-left:186.5pt;margin-top:-11pt;width:111.5pt;height:109pt;z-index:-251657216;visibility:visible">
            <v:imagedata r:id="rId4" o:title=""/>
          </v:shape>
        </w:pic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الوحدة الثالثة/ درس 13                                                                                                                                                     </w:t>
      </w:r>
      <w:r w:rsidRPr="00BE258A">
        <w:rPr>
          <w:rFonts w:cs="Arial Unicode MS" w:hint="cs"/>
          <w:b/>
          <w:bCs/>
          <w:sz w:val="24"/>
          <w:szCs w:val="24"/>
          <w:rtl/>
          <w:lang w:bidi="ar-EG"/>
        </w:rPr>
        <w:t>صلوات</w:t>
      </w:r>
      <w:r w:rsidRPr="00BE258A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BE258A">
        <w:rPr>
          <w:rFonts w:cs="Arial Unicode MS" w:hint="cs"/>
          <w:b/>
          <w:bCs/>
          <w:sz w:val="24"/>
          <w:szCs w:val="24"/>
          <w:rtl/>
          <w:lang w:bidi="ar-EG"/>
        </w:rPr>
        <w:t>الملكوت</w:t>
      </w:r>
    </w:p>
    <w:p w:rsidR="00C47E26" w:rsidRDefault="00C47E26" w:rsidP="00332A25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7" type="#_x0000_t152" style="position:absolute;left:0;text-align:left;margin-left:272pt;margin-top:13.15pt;width:192pt;height:85pt;z-index:-251661312" adj="8717" fillcolor="gray" strokeweight="1pt">
            <v:fill r:id="rId5" o:title="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Pr="00BE258A"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  الإسم: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................. ..................                                                                                                                          سأصلي هذا الأسبوع من أجل</w:t>
      </w:r>
    </w:p>
    <w:p w:rsidR="00C47E26" w:rsidRPr="00E837F4" w:rsidRDefault="00C47E26" w:rsidP="00BE258A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 xml:space="preserve">  </w:t>
      </w: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آية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لتتذكرها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>: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رؤ 5: </w:t>
      </w:r>
      <w:r w:rsidRPr="00E837F4">
        <w:rPr>
          <w:rFonts w:ascii="Times New Roman" w:hAnsi="Times New Roman"/>
          <w:sz w:val="24"/>
          <w:szCs w:val="24"/>
          <w:rtl/>
          <w:lang w:bidi="ar-EG"/>
        </w:rPr>
        <w:t>13                                                                                                                                          ....................................</w:t>
      </w:r>
    </w:p>
    <w:p w:rsidR="00C47E26" w:rsidRPr="00E837F4" w:rsidRDefault="00C47E26" w:rsidP="00332A25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 w:rsidRPr="00E837F4"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 للجالس  علي العرش و للخروف البركة                                                                                                                         </w:t>
      </w:r>
      <w:r w:rsidRPr="00E837F4">
        <w:rPr>
          <w:rFonts w:ascii="Times New Roman" w:hAnsi="Times New Roman"/>
          <w:sz w:val="24"/>
          <w:szCs w:val="24"/>
          <w:rtl/>
          <w:lang w:bidi="ar-EG"/>
        </w:rPr>
        <w:t>صديق أو أحد أفراد عائلتي</w:t>
      </w:r>
    </w:p>
    <w:p w:rsidR="00C47E26" w:rsidRDefault="00C47E26" w:rsidP="003453DC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left:0;text-align:left;margin-left:191pt;margin-top:17.95pt;width:187pt;height:90pt;z-index:251656192" adj="-58,20064">
            <v:textbox>
              <w:txbxContent>
                <w:p w:rsidR="00C47E26" w:rsidRPr="00E837F4" w:rsidRDefault="00C47E26" w:rsidP="00C86527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أعبد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اله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العجائب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،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يسوع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هو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الله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القدير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.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دخل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أورشليم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ليخلصنا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من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الخطية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.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لقد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وضع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حياته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لأجلنا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  <w:r w:rsidRPr="00E837F4">
        <w:rPr>
          <w:rFonts w:ascii="Times New Roman" w:hAnsi="Times New Roman"/>
          <w:sz w:val="24"/>
          <w:szCs w:val="24"/>
          <w:rtl/>
          <w:lang w:bidi="ar-EG"/>
        </w:rPr>
        <w:t xml:space="preserve">  </w:t>
      </w:r>
      <w:r w:rsidRPr="00646A89"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و الكرامة و المجد و  السلطان الي أبد  الآبدين   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 </w:t>
      </w:r>
      <w:r w:rsidRPr="00646A89"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  </w:t>
      </w:r>
      <w:r>
        <w:rPr>
          <w:rFonts w:ascii="Times New Roman" w:hAnsi="Times New Roman"/>
          <w:sz w:val="24"/>
          <w:szCs w:val="24"/>
          <w:rtl/>
          <w:lang w:bidi="ar-EG"/>
        </w:rPr>
        <w:t>.......................................</w:t>
      </w:r>
    </w:p>
    <w:p w:rsidR="00C47E26" w:rsidRDefault="00C47E26" w:rsidP="00E837F4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الأول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اقرأ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لوقا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 xml:space="preserve"> 19: 28- 42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قائد بالكنيسة</w:t>
      </w:r>
    </w:p>
    <w:p w:rsidR="00C47E26" w:rsidRDefault="00C47E26" w:rsidP="003453DC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>لما دخل  يسوع أورشليم راكباً ، فرش الناس                                                                                                                   .......................................</w:t>
      </w:r>
    </w:p>
    <w:p w:rsidR="00C47E26" w:rsidRDefault="00C47E26" w:rsidP="00332A25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336pt;margin-top:14.05pt;width:138pt;height:122pt;z-index:251657216" adj="1643,19759">
            <v:textbox>
              <w:txbxContent>
                <w:p w:rsidR="00C47E26" w:rsidRPr="00B70991" w:rsidRDefault="00C47E26" w:rsidP="00B70991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أوصانا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تستخدم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لتسبييح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يسوع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و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معناها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خلص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يا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رب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و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هذا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ما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فعله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يسوع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علي</w:t>
                  </w:r>
                  <w:r w:rsidRPr="00B70991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 </w:t>
                  </w:r>
                  <w:r w:rsidRPr="00B709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الصليب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rtl/>
          <w:lang w:bidi="ar-EG"/>
        </w:rPr>
        <w:t>ثيابهم و  كانوا يصرخون ......................                                                                                                                         طفل من دولة أخري</w:t>
      </w:r>
    </w:p>
    <w:p w:rsidR="00C47E26" w:rsidRDefault="00C47E26" w:rsidP="00332A25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 id="_x0000_s1030" type="#_x0000_t63" style="position:absolute;left:0;text-align:left;margin-left:231pt;margin-top:6.2pt;width:110pt;height:53.65pt;z-index:251658240" adj="1473,24257">
            <v:textbox>
              <w:txbxContent>
                <w:p w:rsidR="00C47E26" w:rsidRPr="00987ED3" w:rsidRDefault="00C47E26" w:rsidP="00987ED3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987ED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ما</w:t>
                  </w:r>
                  <w:r w:rsidRPr="00987ED3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987ED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معني</w:t>
                  </w:r>
                  <w:r w:rsidRPr="00987ED3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987ED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كلمة</w:t>
                  </w:r>
                  <w:r w:rsidRPr="00987ED3"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987ED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أوصانا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ماذا ستقول ليسوع لو دخل شارعك؟                                                                                                                           .......................................</w:t>
      </w:r>
    </w:p>
    <w:p w:rsidR="00C47E26" w:rsidRDefault="00C47E26" w:rsidP="001F2B1A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>........... ................................................                                                                                                                    شخص علي بالك</w:t>
      </w:r>
    </w:p>
    <w:p w:rsidR="00C47E26" w:rsidRDefault="00C47E26" w:rsidP="00C21E66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 id="_x0000_s1031" type="#_x0000_t75" alt="http://www.kidclipart.net/free_kid_clip_art_pictures/boy_and_girl_or_brother_and_sister_waving_0515-0910-2500-0018_SMU.jpg" style="position:absolute;left:0;text-align:left;margin-left:213.5pt;margin-top:19.45pt;width:142.4pt;height:133pt;z-index:-251656192;visibility:visible">
            <v:imagedata r:id="rId6" o:title=""/>
          </v:shape>
        </w:pict>
      </w:r>
      <w:r w:rsidRPr="00FB296D"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 w:rsidRPr="00FB296D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FB296D">
        <w:rPr>
          <w:rFonts w:cs="Arial Unicode MS" w:hint="cs"/>
          <w:b/>
          <w:bCs/>
          <w:sz w:val="24"/>
          <w:szCs w:val="24"/>
          <w:rtl/>
          <w:lang w:bidi="ar-EG"/>
        </w:rPr>
        <w:t>الثاني</w:t>
      </w:r>
      <w:r w:rsidRPr="00FB296D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 w:rsidRPr="00FB296D">
        <w:rPr>
          <w:rFonts w:cs="Arial Unicode MS" w:hint="cs"/>
          <w:b/>
          <w:bCs/>
          <w:sz w:val="24"/>
          <w:szCs w:val="24"/>
          <w:rtl/>
          <w:lang w:bidi="ar-EG"/>
        </w:rPr>
        <w:t>مرقس</w:t>
      </w:r>
      <w:r w:rsidRPr="00FB296D">
        <w:rPr>
          <w:rFonts w:cs="Arial Unicode MS"/>
          <w:b/>
          <w:bCs/>
          <w:sz w:val="24"/>
          <w:szCs w:val="24"/>
          <w:rtl/>
          <w:lang w:bidi="ar-EG"/>
        </w:rPr>
        <w:t xml:space="preserve"> 14:12- 26        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</w:t>
      </w:r>
    </w:p>
    <w:p w:rsidR="00C47E26" w:rsidRDefault="00C47E26" w:rsidP="00332A25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 xml:space="preserve">يسوع طلب من أحباءه أن يتذكروه عندما يأكلوا من </w:t>
      </w:r>
    </w:p>
    <w:p w:rsidR="00C47E26" w:rsidRDefault="00C47E26" w:rsidP="00B85CC7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 xml:space="preserve">الخبز و يشربوا الكأس، و أنت ما هي الطريقة التي                                                                                          </w:t>
      </w:r>
      <w:r w:rsidRPr="00FB296D"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 w:rsidRPr="00FB296D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FB296D">
        <w:rPr>
          <w:rFonts w:cs="Arial Unicode MS" w:hint="cs"/>
          <w:b/>
          <w:bCs/>
          <w:sz w:val="24"/>
          <w:szCs w:val="24"/>
          <w:rtl/>
          <w:lang w:bidi="ar-EG"/>
        </w:rPr>
        <w:t>الرابع</w:t>
      </w:r>
      <w:r w:rsidRPr="00481B4D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 w:rsidRPr="00481B4D">
        <w:rPr>
          <w:rFonts w:cs="Arial Unicode MS" w:hint="cs"/>
          <w:b/>
          <w:bCs/>
          <w:sz w:val="24"/>
          <w:szCs w:val="24"/>
          <w:rtl/>
          <w:lang w:bidi="ar-EG"/>
        </w:rPr>
        <w:t>يوحنا</w:t>
      </w:r>
      <w:r w:rsidRPr="00481B4D">
        <w:rPr>
          <w:rFonts w:cs="Arial Unicode MS"/>
          <w:b/>
          <w:bCs/>
          <w:sz w:val="24"/>
          <w:szCs w:val="24"/>
          <w:rtl/>
          <w:lang w:bidi="ar-EG"/>
        </w:rPr>
        <w:t xml:space="preserve"> 17: 1-25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</w:t>
      </w:r>
    </w:p>
    <w:p w:rsidR="00C47E26" w:rsidRDefault="00C47E26" w:rsidP="003E5F39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>تتذكر بها يسوع؟..........................................................                                                                         ضع علامة أمام الجزء الذي أعجبك في صلاة يسوع</w:t>
      </w:r>
    </w:p>
    <w:p w:rsidR="00C47E26" w:rsidRDefault="00C47E26" w:rsidP="003E5F39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 w:rsidRPr="00FB296D"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 w:rsidRPr="00FB296D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FB296D">
        <w:rPr>
          <w:rFonts w:cs="Arial Unicode MS" w:hint="cs"/>
          <w:b/>
          <w:bCs/>
          <w:sz w:val="24"/>
          <w:szCs w:val="24"/>
          <w:rtl/>
          <w:lang w:bidi="ar-EG"/>
        </w:rPr>
        <w:t>الثالث</w:t>
      </w:r>
      <w:r w:rsidRPr="00FB296D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 w:rsidRPr="00FB296D">
        <w:rPr>
          <w:rFonts w:cs="Arial Unicode MS" w:hint="cs"/>
          <w:b/>
          <w:bCs/>
          <w:sz w:val="24"/>
          <w:szCs w:val="24"/>
          <w:rtl/>
          <w:lang w:bidi="ar-EG"/>
        </w:rPr>
        <w:t>يوحنا</w:t>
      </w:r>
      <w:r w:rsidRPr="00FB296D">
        <w:rPr>
          <w:rFonts w:cs="Arial Unicode MS"/>
          <w:b/>
          <w:bCs/>
          <w:sz w:val="24"/>
          <w:szCs w:val="24"/>
          <w:rtl/>
          <w:lang w:bidi="ar-EG"/>
        </w:rPr>
        <w:t xml:space="preserve"> 13: 1- 17                                                                                         </w:t>
      </w:r>
      <w:r>
        <w:rPr>
          <w:rFonts w:cs="Arial Unicode MS"/>
          <w:b/>
          <w:bCs/>
          <w:sz w:val="24"/>
          <w:szCs w:val="24"/>
          <w:rtl/>
          <w:lang w:bidi="ar-EG"/>
        </w:rPr>
        <w:t xml:space="preserve">    </w:t>
      </w:r>
      <w:r w:rsidRPr="00FB296D">
        <w:rPr>
          <w:rFonts w:cs="Arial Unicode MS"/>
          <w:b/>
          <w:bCs/>
          <w:sz w:val="24"/>
          <w:szCs w:val="24"/>
          <w:rtl/>
          <w:lang w:bidi="ar-EG"/>
        </w:rPr>
        <w:t xml:space="preserve">   </w:t>
      </w:r>
      <w:r>
        <w:rPr>
          <w:rFonts w:ascii="Times New Roman" w:hAnsi="Times New Roman"/>
          <w:sz w:val="24"/>
          <w:szCs w:val="24"/>
          <w:rtl/>
          <w:lang w:bidi="ar-EG"/>
        </w:rPr>
        <w:t>(   ) يسوع طلب من الآب أن يقدس التلاميذ</w:t>
      </w:r>
    </w:p>
    <w:p w:rsidR="00C47E26" w:rsidRDefault="00C47E26" w:rsidP="003E5F39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>بعد العشاء، غسل يسوع ....................تلاميذه. و قال لهم ........................                                                     (   ) يسوع طلب من أجل وحدة المؤمنين</w:t>
      </w:r>
    </w:p>
    <w:p w:rsidR="00C47E26" w:rsidRPr="000F4978" w:rsidRDefault="00C47E26" w:rsidP="000F4978">
      <w:pPr>
        <w:bidi/>
        <w:rPr>
          <w:rFonts w:cs="Arial Unicode MS"/>
          <w:b/>
          <w:bCs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>بعضكم أرجل بعض</w:t>
      </w:r>
      <w:r w:rsidRPr="00454AFE">
        <w:rPr>
          <w:rFonts w:cs="Arial Unicode MS"/>
          <w:b/>
          <w:bCs/>
          <w:sz w:val="24"/>
          <w:szCs w:val="24"/>
          <w:rtl/>
          <w:lang w:bidi="ar-EG"/>
        </w:rPr>
        <w:t xml:space="preserve">.  </w:t>
      </w:r>
      <w:r>
        <w:rPr>
          <w:rFonts w:cs="Arial Unicode MS"/>
          <w:b/>
          <w:bCs/>
          <w:sz w:val="24"/>
          <w:szCs w:val="24"/>
          <w:rtl/>
          <w:lang w:bidi="ar-EG"/>
        </w:rPr>
        <w:t xml:space="preserve">    </w:t>
      </w:r>
      <w:r w:rsidRPr="00454AFE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454AFE"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 w:rsidRPr="00454AFE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454AFE">
        <w:rPr>
          <w:rFonts w:cs="Arial Unicode MS" w:hint="cs"/>
          <w:b/>
          <w:bCs/>
          <w:sz w:val="24"/>
          <w:szCs w:val="24"/>
          <w:rtl/>
          <w:lang w:bidi="ar-EG"/>
        </w:rPr>
        <w:t>الخامس</w:t>
      </w:r>
      <w:r w:rsidRPr="00454AFE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 w:rsidRPr="00454AFE">
        <w:rPr>
          <w:rFonts w:cs="Arial Unicode MS" w:hint="cs"/>
          <w:b/>
          <w:bCs/>
          <w:sz w:val="24"/>
          <w:szCs w:val="24"/>
          <w:rtl/>
          <w:lang w:bidi="ar-EG"/>
        </w:rPr>
        <w:t>يوحنا</w:t>
      </w:r>
      <w:r w:rsidRPr="00454AFE">
        <w:rPr>
          <w:rFonts w:cs="Arial Unicode MS"/>
          <w:b/>
          <w:bCs/>
          <w:sz w:val="24"/>
          <w:szCs w:val="24"/>
          <w:rtl/>
          <w:lang w:bidi="ar-EG"/>
        </w:rPr>
        <w:t xml:space="preserve"> 19: 17-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</w:t>
      </w:r>
      <w:r w:rsidRPr="00481B4D">
        <w:rPr>
          <w:rFonts w:cs="Arial Unicode MS"/>
          <w:b/>
          <w:bCs/>
          <w:sz w:val="24"/>
          <w:szCs w:val="24"/>
          <w:rtl/>
          <w:lang w:bidi="ar-EG"/>
        </w:rPr>
        <w:t xml:space="preserve">30 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يسوع أعطانا حياة ليخلصنا من العقاب الأبدي. أكتب اسمك لتكمل العبارة. يسوع مات من أجل.............</w:t>
      </w:r>
    </w:p>
    <w:sectPr w:rsidR="00C47E26" w:rsidRPr="000F4978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A25"/>
    <w:rsid w:val="000F4978"/>
    <w:rsid w:val="00147C4A"/>
    <w:rsid w:val="001F2B1A"/>
    <w:rsid w:val="002256B5"/>
    <w:rsid w:val="00332A25"/>
    <w:rsid w:val="003453DC"/>
    <w:rsid w:val="003940A1"/>
    <w:rsid w:val="003E5F39"/>
    <w:rsid w:val="00454AFE"/>
    <w:rsid w:val="00481B4D"/>
    <w:rsid w:val="005C353E"/>
    <w:rsid w:val="00646A89"/>
    <w:rsid w:val="00650164"/>
    <w:rsid w:val="006F22F0"/>
    <w:rsid w:val="00794459"/>
    <w:rsid w:val="00912E1E"/>
    <w:rsid w:val="00987ED3"/>
    <w:rsid w:val="009F591E"/>
    <w:rsid w:val="00AF0CFF"/>
    <w:rsid w:val="00B07EE8"/>
    <w:rsid w:val="00B10A92"/>
    <w:rsid w:val="00B51D0C"/>
    <w:rsid w:val="00B70991"/>
    <w:rsid w:val="00B85CC7"/>
    <w:rsid w:val="00BE258A"/>
    <w:rsid w:val="00C21E66"/>
    <w:rsid w:val="00C47E26"/>
    <w:rsid w:val="00C86527"/>
    <w:rsid w:val="00DD1E11"/>
    <w:rsid w:val="00E837F4"/>
    <w:rsid w:val="00EB024A"/>
    <w:rsid w:val="00EB20FB"/>
    <w:rsid w:val="00EE3E10"/>
    <w:rsid w:val="00FB296D"/>
    <w:rsid w:val="00FC6703"/>
    <w:rsid w:val="00FD1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nstantia" w:eastAsia="Constantia" w:hAnsi="Constant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09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1</Pages>
  <Words>440</Words>
  <Characters>2509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Sunday School</cp:lastModifiedBy>
  <cp:revision>25</cp:revision>
  <dcterms:created xsi:type="dcterms:W3CDTF">2012-04-03T18:40:00Z</dcterms:created>
  <dcterms:modified xsi:type="dcterms:W3CDTF">2012-04-04T10:49:00Z</dcterms:modified>
</cp:coreProperties>
</file>